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E26" w:rsidRPr="000D76FA" w:rsidRDefault="00717E26" w:rsidP="00717E26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36"/>
        </w:rPr>
        <w:t>Unit</w:t>
      </w:r>
      <w:r w:rsidRPr="000D76FA">
        <w:rPr>
          <w:rFonts w:ascii="Arial" w:eastAsia="黑体" w:hAnsi="黑体"/>
          <w:b/>
          <w:color w:val="000000" w:themeColor="text1"/>
          <w:sz w:val="36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36"/>
        </w:rPr>
        <w:t>9</w:t>
      </w:r>
      <w:r w:rsidRPr="000D76FA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0D76FA">
        <w:rPr>
          <w:rFonts w:ascii="Arial" w:eastAsia="黑体" w:hAnsi="黑体"/>
          <w:b/>
          <w:color w:val="000000" w:themeColor="text1"/>
          <w:sz w:val="36"/>
        </w:rPr>
        <w:t>综合练习</w:t>
      </w:r>
    </w:p>
    <w:p w:rsidR="00717E26" w:rsidRPr="000D76FA" w:rsidRDefault="00717E26" w:rsidP="00717E26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时间</w:t>
      </w:r>
      <w:r w:rsidRPr="000D76FA">
        <w:rPr>
          <w:rFonts w:ascii="Times New Roman" w:eastAsia="宋体" w:hAnsi="宋体"/>
          <w:color w:val="000000" w:themeColor="text1"/>
          <w:sz w:val="24"/>
        </w:rPr>
        <w:t>:120</w:t>
      </w:r>
      <w:r w:rsidRPr="000D76FA">
        <w:rPr>
          <w:rFonts w:ascii="Times New Roman" w:eastAsia="楷体" w:hAnsi="楷体"/>
          <w:color w:val="000000" w:themeColor="text1"/>
          <w:sz w:val="24"/>
        </w:rPr>
        <w:t>分钟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:150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第一部分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听力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共五节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3"/>
        </w:rPr>
        <w:t>30</w:t>
      </w:r>
      <w:r w:rsidRPr="000D76FA">
        <w:rPr>
          <w:rFonts w:ascii="Times New Roman" w:eastAsia="楷体" w:hAnsi="楷体"/>
          <w:color w:val="000000" w:themeColor="text1"/>
          <w:sz w:val="23"/>
        </w:rPr>
        <w:t>个小题</w:t>
      </w:r>
      <w:r w:rsidRPr="000D76FA">
        <w:rPr>
          <w:rFonts w:ascii="Times New Roman" w:eastAsia="宋体" w:hAnsi="宋体"/>
          <w:color w:val="000000" w:themeColor="text1"/>
          <w:sz w:val="23"/>
        </w:rPr>
        <w:t>;</w:t>
      </w:r>
      <w:r w:rsidRPr="000D76FA">
        <w:rPr>
          <w:rFonts w:ascii="Times New Roman" w:eastAsia="楷体" w:hAnsi="楷体"/>
          <w:color w:val="000000" w:themeColor="text1"/>
          <w:sz w:val="23"/>
        </w:rPr>
        <w:t>每小题</w:t>
      </w:r>
      <w:r w:rsidRPr="000D76FA">
        <w:rPr>
          <w:rFonts w:ascii="Times New Roman" w:eastAsia="宋体" w:hAnsi="宋体"/>
          <w:color w:val="000000" w:themeColor="text1"/>
          <w:sz w:val="23"/>
        </w:rPr>
        <w:t>1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30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选择相应的图片。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读一遍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23CDB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23CD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52638E0F" wp14:editId="504DAE77">
            <wp:extent cx="3200400" cy="799920"/>
            <wp:effectExtent l="0" t="0" r="0" b="0"/>
            <wp:docPr id="122" name="KE9KR25.eps" descr="id:21474895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4F2ADCFA" wp14:editId="3A6C432E">
            <wp:extent cx="3631680" cy="672840"/>
            <wp:effectExtent l="0" t="0" r="0" b="0"/>
            <wp:docPr id="123" name="KE9KR26.eps" descr="id:2147489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3168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665A05D0" wp14:editId="269DEF0E">
            <wp:extent cx="3492360" cy="571680"/>
            <wp:effectExtent l="0" t="0" r="0" b="0"/>
            <wp:docPr id="124" name="KE9KR27.eps" descr="id:2147489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9236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13E8B48B" wp14:editId="616304C5">
            <wp:extent cx="3543120" cy="634680"/>
            <wp:effectExtent l="0" t="0" r="0" b="0"/>
            <wp:docPr id="125" name="KE9KR28.eps" descr="id:2147489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4312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2EBAF653" wp14:editId="55889230">
            <wp:extent cx="3403800" cy="469440"/>
            <wp:effectExtent l="0" t="0" r="0" b="0"/>
            <wp:docPr id="126" name="KE9KR29.eps" descr="id:2147489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0380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735D1294" wp14:editId="549E9B1F">
            <wp:extent cx="3314880" cy="507600"/>
            <wp:effectExtent l="0" t="0" r="0" b="0"/>
            <wp:docPr id="127" name="KE9KR30.eps" descr="id:2147489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14880" cy="50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听句子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选择最佳应答。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读一遍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No, I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Singing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like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Me, too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exciting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hostess is beautiful and clever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can sing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is outgoing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lastRenderedPageBreak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likes rock music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Funny movies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it makes me relax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Country music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Of course music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is a musician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Country music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Twice a week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like music that I can dance to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第三节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选择最佳选项完成句子。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读两遍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Alex likes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rock music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soft music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country music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Peter likes music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that has great lyrics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that is quiet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that is loud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Tina has seen the movie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three times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four times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five times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Mike prefers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rock music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light music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pop music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ticket for a student 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five yuan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ten yuan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fifteen yuan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Nancy likes shopping online because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is cheaper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is nearer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saves time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第四节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根据对话内容及问题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选择最佳选项。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读两遍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19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20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kind of music does the girl like?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soft music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loud music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lastRenderedPageBreak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peaceful music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often does the girl listen to music?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Three times a week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Four times a week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Five times a week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21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22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Why does John like cartoons?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they are beautiful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they cheer him up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they make him sad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Which kind of movie does Kate like best?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Dramas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Cartoons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Documentaries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23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24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does the woman suggest doing?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Watching TV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Seeing a movie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Watching a sports game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do they agree to do finally?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watch a comedy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watch a cartoon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watch an action movie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第五节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听短文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完成表中所缺信息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每空仅填一词。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读三遍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tbl>
      <w:tblPr>
        <w:tblW w:w="446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26"/>
        <w:gridCol w:w="5448"/>
      </w:tblGrid>
      <w:tr w:rsidR="00717E26" w:rsidRPr="000D76FA" w:rsidTr="00D71E5F">
        <w:trPr>
          <w:trHeight w:val="105"/>
          <w:jc w:val="center"/>
        </w:trPr>
        <w:tc>
          <w:tcPr>
            <w:tcW w:w="0" w:type="auto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7E26" w:rsidRPr="000D76FA" w:rsidRDefault="00717E26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Different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kinds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of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25</w:t>
            </w:r>
            <w:r w:rsidRPr="000D76FA">
              <w:rPr>
                <w:rFonts w:ascii="Times New Roman" w:eastAsia="宋体" w:hAnsi="Times New Roman" w:cs="Times New Roman"/>
                <w:b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  <w:u w:val="single" w:color="000000"/>
              </w:rPr>
              <w:t> </w:t>
            </w:r>
          </w:p>
        </w:tc>
      </w:tr>
      <w:tr w:rsidR="00717E26" w:rsidRPr="000D76FA" w:rsidTr="00D71E5F">
        <w:trPr>
          <w:trHeight w:val="531"/>
          <w:jc w:val="center"/>
        </w:trPr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717E26" w:rsidRPr="000D76FA" w:rsidRDefault="00717E26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You are in </w:t>
            </w:r>
          </w:p>
          <w:p w:rsidR="00717E26" w:rsidRPr="000D76FA" w:rsidRDefault="00717E26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26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717E26" w:rsidRPr="000D76FA" w:rsidRDefault="00717E26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Try country music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It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ll bring you in peace and make you forget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27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  <w:tr w:rsidR="00717E26" w:rsidRPr="000D76FA" w:rsidTr="00D71E5F">
        <w:trPr>
          <w:trHeight w:val="429"/>
          <w:jc w:val="center"/>
        </w:trPr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717E26" w:rsidRPr="000D76FA" w:rsidRDefault="00717E26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You feel bored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717E26" w:rsidRPr="000D76FA" w:rsidRDefault="00717E26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Listen to pop music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It makes you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28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easily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  <w:tr w:rsidR="00717E26" w:rsidRPr="000D76FA" w:rsidTr="00D71E5F">
        <w:trPr>
          <w:trHeight w:val="429"/>
          <w:jc w:val="center"/>
        </w:trPr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717E26" w:rsidRPr="000D76FA" w:rsidRDefault="00717E26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You are upset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717E26" w:rsidRPr="000D76FA" w:rsidRDefault="00717E26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Try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29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music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It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ll make you peaceful very soon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  <w:tr w:rsidR="00717E26" w:rsidRPr="000D76FA" w:rsidTr="00D71E5F">
        <w:trPr>
          <w:trHeight w:val="415"/>
          <w:jc w:val="center"/>
        </w:trPr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717E26" w:rsidRPr="000D76FA" w:rsidRDefault="00717E26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You feel </w:t>
            </w:r>
          </w:p>
          <w:p w:rsidR="00717E26" w:rsidRPr="000D76FA" w:rsidRDefault="00717E26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30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717E26" w:rsidRPr="000D76FA" w:rsidRDefault="00717E26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Listen to classic music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It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ll help you forget all the worries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</w:tr>
    </w:tbl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第二部分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完形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共两节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从框内</w:t>
      </w:r>
      <w:r w:rsidRPr="000D76FA">
        <w:rPr>
          <w:rFonts w:ascii="Times New Roman" w:eastAsia="宋体" w:hAnsi="宋体"/>
          <w:color w:val="000000" w:themeColor="text1"/>
          <w:sz w:val="24"/>
        </w:rPr>
        <w:t>6</w:t>
      </w:r>
      <w:r w:rsidRPr="000D76FA">
        <w:rPr>
          <w:rFonts w:ascii="Times New Roman" w:eastAsia="宋体" w:hAnsi="宋体"/>
          <w:color w:val="000000" w:themeColor="text1"/>
          <w:sz w:val="24"/>
        </w:rPr>
        <w:t>个选项中选出可以填入空白处的最佳选项。选项中有一项为多余项。</w:t>
      </w:r>
    </w:p>
    <w:p w:rsidR="00717E26" w:rsidRPr="000D76FA" w:rsidRDefault="00717E26" w:rsidP="00717E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if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activities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different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Every year, on January 5th, the city of Harbin in northeast China changes into a winter wonderland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Tourists from all around the world come to visit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wonderful ice and snow festival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 festival started in 1963 and began as a winter party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festival often lasts for one month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However,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 weather stays cold and dry, it will go on for a few more days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Temperatures are usually very cold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can go down to -17</w:t>
      </w:r>
      <w:r w:rsidRPr="000D76FA">
        <w:rPr>
          <w:rFonts w:ascii="宋体" w:eastAsia="宋体" w:hAnsi="宋体" w:cs="宋体" w:hint="eastAsia"/>
          <w:color w:val="000000" w:themeColor="text1"/>
          <w:sz w:val="24"/>
        </w:rPr>
        <w:t>℃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Ice sculptors(</w:t>
      </w:r>
      <w:r w:rsidRPr="000D76FA">
        <w:rPr>
          <w:rFonts w:ascii="Times New Roman" w:eastAsia="宋体" w:hAnsi="宋体"/>
          <w:color w:val="000000" w:themeColor="text1"/>
          <w:sz w:val="24"/>
        </w:rPr>
        <w:t>雕塑家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) use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33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tools to carve the hard ice and snow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These sculptors display their works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34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two main areas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>Sun Island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has huge snow sculptures of people and animals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>Ice and Snow World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has sculptures of buildings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At night, these buildings light up with brightly-colored lights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Visitors can do a lot of other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35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, such as skiing and ice sliding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can also go swimming in the icy waters of the Songhua River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从每题所给的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宋体"/>
          <w:color w:val="000000" w:themeColor="text1"/>
          <w:sz w:val="24"/>
        </w:rPr>
        <w:t>三个选项中选出可以填入空白处的最佳选项。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How important is music?Many people usually think that music is nice, but not very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36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is often only thought to be entertainment(</w:t>
      </w:r>
      <w:r w:rsidRPr="000D76FA">
        <w:rPr>
          <w:rFonts w:ascii="Times New Roman" w:eastAsia="宋体" w:hAnsi="宋体"/>
          <w:color w:val="000000" w:themeColor="text1"/>
          <w:sz w:val="24"/>
        </w:rPr>
        <w:t>娱乐活动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), but not the first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37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for education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opinion is wrong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38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, music education is necessary for all students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Music tells us who we are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Music reflects the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39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thoughts and ideas, and the social environment they came from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example, just as Mozart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music represents(</w:t>
      </w:r>
      <w:r w:rsidRPr="000D76FA">
        <w:rPr>
          <w:rFonts w:ascii="Times New Roman" w:eastAsia="宋体" w:hAnsi="宋体"/>
          <w:color w:val="000000" w:themeColor="text1"/>
          <w:sz w:val="24"/>
        </w:rPr>
        <w:t>代表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) a lifestyle, rock music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40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represents a lifestyle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George Gershwin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music is another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introduced jazz into his music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Music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 kind of different way to know about the world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Science explains how the sun rises and sets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Music explores(</w:t>
      </w:r>
      <w:r w:rsidRPr="000D76FA">
        <w:rPr>
          <w:rFonts w:ascii="Times New Roman" w:eastAsia="宋体" w:hAnsi="宋体"/>
          <w:color w:val="000000" w:themeColor="text1"/>
          <w:sz w:val="24"/>
        </w:rPr>
        <w:t>探索</w:t>
      </w:r>
      <w:r w:rsidRPr="000D76FA">
        <w:rPr>
          <w:rFonts w:ascii="Times New Roman" w:eastAsia="宋体" w:hAnsi="宋体"/>
          <w:color w:val="000000" w:themeColor="text1"/>
          <w:sz w:val="24"/>
        </w:rPr>
        <w:t>) emotional(</w:t>
      </w:r>
      <w:r w:rsidRPr="000D76FA">
        <w:rPr>
          <w:rFonts w:ascii="Times New Roman" w:eastAsia="宋体" w:hAnsi="宋体"/>
          <w:color w:val="000000" w:themeColor="text1"/>
          <w:sz w:val="24"/>
        </w:rPr>
        <w:t>情绪的</w:t>
      </w:r>
      <w:r w:rsidRPr="000D76FA">
        <w:rPr>
          <w:rFonts w:ascii="Times New Roman" w:eastAsia="宋体" w:hAnsi="宋体"/>
          <w:color w:val="000000" w:themeColor="text1"/>
          <w:sz w:val="24"/>
        </w:rPr>
        <w:t>) meanings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People need every possible way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43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about our world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Music shows people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thoughts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We can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talk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to each other in this amazing way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Through this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language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44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our feelings and ideas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All of these can be shared with others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When we do not let our children receive a good music education, we take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45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away from the meanings that music expresses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 music education is much more necessary than people usually think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interesting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possible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important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choice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advice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purpose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total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fact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the end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musician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musicians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musicians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ever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still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also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decision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example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suggestion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performs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promises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provides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doubt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learn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worry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express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explain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expect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them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him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her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第三部分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阅读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共三节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50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12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30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阅读下列短文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从每题所给的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宋体"/>
          <w:color w:val="000000" w:themeColor="text1"/>
          <w:sz w:val="24"/>
        </w:rPr>
        <w:t>三个选项中选出最佳选项。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As our national opera, Peking Opera has a history of over 200 years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Even though it is called Peking Opera, its music and singing come from Anhui and Hubei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Some of the stories are from history books, but many of them are from famous novels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people in the stories usually have some disagreements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became angry, unhappy, sad and lonely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Sometimes they are frightened and worried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Then they find a way to make peace with each other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Everyone is usually happy in the end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Peking Opera is an important part of Chinese culture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the past, it was popular with old people while young people 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like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now, more and more young people are becoming interested in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At the same time, more and more people around the world are learning about Peking Opera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Four main roles in Peking Opera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Sheng is an important role in Peking Opera and it is for men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role mainly includes Laosheng, Xiaosheng, Hongsheng, Wawasheng and Wusheng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Laosheng is for the older role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Dan is for the woman role in Peking Opera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includes Zhengdan, Huadan, Wudan, Daomadan and so 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Jing is for the man role with a painted face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includes Zhengjing, Fujing and Wujing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Chou is for the man clown(</w:t>
      </w:r>
      <w:r w:rsidRPr="000D76FA">
        <w:rPr>
          <w:rFonts w:ascii="Times New Roman" w:eastAsia="宋体" w:hAnsi="宋体"/>
          <w:color w:val="000000" w:themeColor="text1"/>
          <w:sz w:val="24"/>
        </w:rPr>
        <w:t>小丑</w:t>
      </w:r>
      <w:r w:rsidRPr="000D76FA">
        <w:rPr>
          <w:rFonts w:ascii="Times New Roman" w:eastAsia="宋体" w:hAnsi="宋体"/>
          <w:color w:val="000000" w:themeColor="text1"/>
          <w:sz w:val="24"/>
        </w:rPr>
        <w:t>) role with a painted face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is a funny role in Peking Opera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mainly includes Wenchou and Wuchou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Many of the stories in Peking Opera are from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poems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novels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fairy tales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end of each story in Peking Opera is usually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angry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sad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happy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We call a woman role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in Peking Opera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Dan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Sheng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Jing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passage is mainly about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development of Peking Opera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influence of Peking Opera on Chinese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introduction of four main roles in Peking Opera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B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Music is different from songs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Songs express feelings with lyrics, but music with tones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Unlike songs, music tones in themselves have no specific meanings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Different people may get different things from the same musical performance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Though some music works are difficult to understand, people need music in their daily life because it brings fun to 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Different people like different music: some love classical music, and others take pleasure in pop music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Most young people like pop music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Pop music began in the USA and became popular around the world during the 1950s and 1960s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 best-known early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kind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of pop music was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rock and roll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Pop music has taken the place of native music in many parts of the world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It has caused the number of people for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jazz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music to become much smaller than in the 1950s and earlier and it has now begun to become the most popular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Much pop music is without artistic value, but the works of some pop singers are excellent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And there is still great interest in it today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Pop music concerts and festivals are held all over the world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biggest difference between music and songs 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　　　　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feelings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tones and lyrics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languages and countries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According to the passage, the number of people for jazz in the 1950s and earlier was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it is today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much greater than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much smaller than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as great as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What does the underlined word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kind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mean? 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Type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Class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Feature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Which of the following has now become the most popular according to the passage? 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Native music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Jazz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Pop music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You must have read or heard of the sad love story between Jia Baoyu and Lin Daiyu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can you imagine the two singing opera(</w:t>
      </w:r>
      <w:r w:rsidRPr="000D76FA">
        <w:rPr>
          <w:rFonts w:ascii="Times New Roman" w:eastAsia="宋体" w:hAnsi="宋体"/>
          <w:color w:val="000000" w:themeColor="text1"/>
          <w:sz w:val="24"/>
        </w:rPr>
        <w:t>歌剧</w:t>
      </w:r>
      <w:r w:rsidRPr="000D76FA">
        <w:rPr>
          <w:rFonts w:ascii="Times New Roman" w:eastAsia="宋体" w:hAnsi="宋体"/>
          <w:color w:val="000000" w:themeColor="text1"/>
          <w:sz w:val="24"/>
        </w:rPr>
        <w:t>) in English rather than speaking poetic Chinese?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Jia and Lin are two characters from the Chinese novel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Dream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of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Red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Mansions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宋体" w:hAnsi="宋体"/>
          <w:color w:val="000000" w:themeColor="text1"/>
          <w:sz w:val="24"/>
        </w:rPr>
        <w:t>《红楼梦》</w:t>
      </w:r>
      <w:r w:rsidRPr="000D76FA">
        <w:rPr>
          <w:rFonts w:ascii="Times New Roman" w:eastAsia="宋体" w:hAnsi="宋体"/>
          <w:color w:val="000000" w:themeColor="text1"/>
          <w:sz w:val="24"/>
        </w:rPr>
        <w:t>), written by Cao Xueqin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Now the book has been made into an English-language opera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After being performed in San Francisco, the US, the performance came to Beijing, Changsha and Wuhan in 2017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Many of the opera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creators have backgrounds in both Chinese and American cultures, including the director and playwrights(</w:t>
      </w:r>
      <w:r w:rsidRPr="000D76FA">
        <w:rPr>
          <w:rFonts w:ascii="Times New Roman" w:eastAsia="宋体" w:hAnsi="宋体"/>
          <w:color w:val="000000" w:themeColor="text1"/>
          <w:sz w:val="24"/>
        </w:rPr>
        <w:t>剧作家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Their understanding of both cultures helped them change a Chinese classic into a foreign language opera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 book, which covers the rise and fall of the Jia family, has 120 chapters and hundreds of characters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opera writer David Henry Hwang cut down the number of characters to just seven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Hwang, a Chinese-American, focused on the love story between Jia and Lin and tried to write a tragedy(</w:t>
      </w:r>
      <w:r w:rsidRPr="000D76FA">
        <w:rPr>
          <w:rFonts w:ascii="Times New Roman" w:eastAsia="宋体" w:hAnsi="宋体"/>
          <w:color w:val="000000" w:themeColor="text1"/>
          <w:sz w:val="24"/>
        </w:rPr>
        <w:t>悲剧</w:t>
      </w:r>
      <w:r w:rsidRPr="000D76FA">
        <w:rPr>
          <w:rFonts w:ascii="Times New Roman" w:eastAsia="宋体" w:hAnsi="宋体"/>
          <w:color w:val="000000" w:themeColor="text1"/>
          <w:sz w:val="24"/>
        </w:rPr>
        <w:t>) that everyone would understand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 art director Timmy Yip, from Hong Kong, tried to help foreign people understand the characters by using costumes(</w:t>
      </w:r>
      <w:r w:rsidRPr="000D76FA">
        <w:rPr>
          <w:rFonts w:ascii="Times New Roman" w:eastAsia="宋体" w:hAnsi="宋体"/>
          <w:color w:val="000000" w:themeColor="text1"/>
          <w:sz w:val="24"/>
        </w:rPr>
        <w:t>服装</w:t>
      </w:r>
      <w:r w:rsidRPr="000D76FA">
        <w:rPr>
          <w:rFonts w:ascii="Times New Roman" w:eastAsia="宋体" w:hAnsi="宋体"/>
          <w:color w:val="000000" w:themeColor="text1"/>
          <w:sz w:val="24"/>
        </w:rPr>
        <w:t>) and stage decorations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compared Lin to water and gave her a light green costume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When Lin showed up on the stage, there was usually water around 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 creators considered the work of introducing a Chinese classic to Western audiences was worth doing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What do we know about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Dream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of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Red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Mansions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from paragraph 4?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is mainly about the rise and greatness of the Jia family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tells a love story between Jia and Lin with a happy ending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book is very long and there are many different characters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Why did Timmy Yip compare Lin to water?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of her dressing style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of her character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of her appearance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can we infer from the text?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Dream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of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Red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Mansions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is written by Hwang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Hwang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parents were born in the UK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Timmy Yip knows a lot about Chinese and American cultures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do the creators of the opera think of their job?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Satisfying and meaningful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Stressful and difficult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Difficult and unbelievable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从短文后框内选项中选出可以填入空白处的最佳选项。选项中有一项为多余选项。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Is there a connection between music and language?According to recent studies, the answer is yes: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58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Here, we look at two examples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 recent study by researcher Kraus shows that playing a musical instrument can improve a person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hearing ability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59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 people in the first group were musicians, while those in the second group had no musical training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musicians were able to hear the talking person more clearly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60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Think about violinists in an orchestra(</w:t>
      </w:r>
      <w:r w:rsidRPr="000D76FA">
        <w:rPr>
          <w:rFonts w:ascii="Times New Roman" w:eastAsia="宋体" w:hAnsi="宋体"/>
          <w:color w:val="000000" w:themeColor="text1"/>
          <w:sz w:val="24"/>
        </w:rPr>
        <w:t>管弦乐团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When the violinists play with the group, they hear their own instrument and many others, too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the violinists must listen closely to what they are playing, and pay no attention to other sounds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this way, musicians are able to focus on certain sounds, even in a room with lots of noise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Gotfried Schlaug, a doctor at Harvard Medical School, works with stroke(</w:t>
      </w:r>
      <w:r w:rsidRPr="000D76FA">
        <w:rPr>
          <w:rFonts w:ascii="Times New Roman" w:eastAsia="宋体" w:hAnsi="宋体"/>
          <w:color w:val="000000" w:themeColor="text1"/>
          <w:sz w:val="24"/>
        </w:rPr>
        <w:t>中风</w:t>
      </w:r>
      <w:r w:rsidRPr="000D76FA">
        <w:rPr>
          <w:rFonts w:ascii="Times New Roman" w:eastAsia="宋体" w:hAnsi="宋体"/>
          <w:color w:val="000000" w:themeColor="text1"/>
          <w:sz w:val="24"/>
        </w:rPr>
        <w:t>) patients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of their illness, these people cannot say their names, addresses or other information normally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However, they can still sing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Why does this work?Schlaug isn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sure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Music seems to make different parts of the brain work, including the damaged(</w:t>
      </w:r>
      <w:r w:rsidRPr="000D76FA">
        <w:rPr>
          <w:rFonts w:ascii="Times New Roman" w:eastAsia="宋体" w:hAnsi="宋体"/>
          <w:color w:val="000000" w:themeColor="text1"/>
          <w:sz w:val="24"/>
        </w:rPr>
        <w:t>损坏的</w:t>
      </w:r>
      <w:r w:rsidRPr="000D76FA">
        <w:rPr>
          <w:rFonts w:ascii="Times New Roman" w:eastAsia="宋体" w:hAnsi="宋体"/>
          <w:color w:val="000000" w:themeColor="text1"/>
          <w:sz w:val="24"/>
        </w:rPr>
        <w:t>) part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might help patients to use that part of the brain again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Music improves concentration(</w:t>
      </w:r>
      <w:r w:rsidRPr="000D76FA">
        <w:rPr>
          <w:rFonts w:ascii="Times New Roman" w:eastAsia="宋体" w:hAnsi="宋体"/>
          <w:color w:val="000000" w:themeColor="text1"/>
          <w:sz w:val="24"/>
        </w:rPr>
        <w:t>注意力</w:t>
      </w:r>
      <w:r w:rsidRPr="000D76FA">
        <w:rPr>
          <w:rFonts w:ascii="Times New Roman" w:eastAsia="宋体" w:hAnsi="宋体"/>
          <w:color w:val="000000" w:themeColor="text1"/>
          <w:sz w:val="24"/>
        </w:rPr>
        <w:t>), memory, listening skills and our language abilities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Playing an instrument or singing can help us do better in school and keep our brain sharp(</w:t>
      </w:r>
      <w:r w:rsidRPr="000D76FA">
        <w:rPr>
          <w:rFonts w:ascii="Times New Roman" w:eastAsia="宋体" w:hAnsi="宋体"/>
          <w:color w:val="000000" w:themeColor="text1"/>
          <w:sz w:val="24"/>
        </w:rPr>
        <w:t>敏锐的</w:t>
      </w:r>
      <w:r w:rsidRPr="000D76FA">
        <w:rPr>
          <w:rFonts w:ascii="Times New Roman" w:eastAsia="宋体" w:hAnsi="宋体"/>
          <w:color w:val="000000" w:themeColor="text1"/>
          <w:sz w:val="24"/>
        </w:rPr>
        <w:t>) as we get older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Music is not only enjoyable, 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also good for us in many other ways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can even help sick people get better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Music improves certain language abilities in the brain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violinists develop their memories by playing the violin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was surprised to find that singing words helped his patients to speak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Musicians heard better because they learned to pay attention to certain sounds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his study, two groups of people listened to a person talking in a noisy room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第三节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根据其内容填空和回答问题。</w:t>
      </w:r>
      <w:r w:rsidRPr="000D76FA">
        <w:rPr>
          <w:rFonts w:ascii="Times New Roman" w:eastAsia="宋体" w:hAnsi="宋体"/>
          <w:color w:val="000000" w:themeColor="text1"/>
          <w:sz w:val="24"/>
        </w:rPr>
        <w:t>(63</w:t>
      </w:r>
      <w:r w:rsidRPr="000D76FA">
        <w:rPr>
          <w:rFonts w:ascii="Times New Roman" w:eastAsia="宋体" w:hAnsi="宋体"/>
          <w:color w:val="000000" w:themeColor="text1"/>
          <w:sz w:val="24"/>
        </w:rPr>
        <w:t>至</w:t>
      </w:r>
      <w:r w:rsidRPr="000D76FA">
        <w:rPr>
          <w:rFonts w:ascii="Times New Roman" w:eastAsia="宋体" w:hAnsi="宋体"/>
          <w:color w:val="000000" w:themeColor="text1"/>
          <w:sz w:val="24"/>
        </w:rPr>
        <w:t>66</w:t>
      </w:r>
      <w:r w:rsidRPr="000D76FA">
        <w:rPr>
          <w:rFonts w:ascii="Times New Roman" w:eastAsia="宋体" w:hAnsi="宋体"/>
          <w:color w:val="000000" w:themeColor="text1"/>
          <w:sz w:val="24"/>
        </w:rPr>
        <w:t>题每题答案不超过</w:t>
      </w:r>
      <w:r w:rsidRPr="000D76FA">
        <w:rPr>
          <w:rFonts w:ascii="Times New Roman" w:eastAsia="宋体" w:hAnsi="宋体"/>
          <w:color w:val="000000" w:themeColor="text1"/>
          <w:sz w:val="24"/>
        </w:rPr>
        <w:t>3</w:t>
      </w:r>
      <w:r w:rsidRPr="000D76FA">
        <w:rPr>
          <w:rFonts w:ascii="Times New Roman" w:eastAsia="宋体" w:hAnsi="宋体"/>
          <w:color w:val="000000" w:themeColor="text1"/>
          <w:sz w:val="24"/>
        </w:rPr>
        <w:t>个单词</w:t>
      </w:r>
      <w:r w:rsidRPr="000D76FA">
        <w:rPr>
          <w:rFonts w:ascii="Times New Roman" w:eastAsia="宋体" w:hAnsi="宋体"/>
          <w:color w:val="000000" w:themeColor="text1"/>
          <w:sz w:val="24"/>
        </w:rPr>
        <w:t>, 67</w:t>
      </w:r>
      <w:r w:rsidRPr="000D76FA">
        <w:rPr>
          <w:rFonts w:ascii="Times New Roman" w:eastAsia="宋体" w:hAnsi="宋体"/>
          <w:color w:val="000000" w:themeColor="text1"/>
          <w:sz w:val="24"/>
        </w:rPr>
        <w:t>题须用完整句子回答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i/>
          <w:color w:val="000000" w:themeColor="text1"/>
          <w:sz w:val="24"/>
        </w:rPr>
        <w:t>Chang</w:t>
      </w:r>
      <w:r w:rsidRPr="000D76FA">
        <w:rPr>
          <w:rFonts w:ascii="Times New Roman" w:eastAsia="宋体" w:hAnsi="Times New Roman"/>
          <w:i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an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宋体" w:hAnsi="宋体"/>
          <w:color w:val="000000" w:themeColor="text1"/>
          <w:sz w:val="24"/>
        </w:rPr>
        <w:t>《长安三万里》</w:t>
      </w:r>
      <w:r w:rsidRPr="000D76FA">
        <w:rPr>
          <w:rFonts w:ascii="Times New Roman" w:eastAsia="宋体" w:hAnsi="宋体"/>
          <w:color w:val="000000" w:themeColor="text1"/>
          <w:sz w:val="24"/>
        </w:rPr>
        <w:t>) is an animated film(</w:t>
      </w:r>
      <w:r w:rsidRPr="000D76FA">
        <w:rPr>
          <w:rFonts w:ascii="Times New Roman" w:eastAsia="宋体" w:hAnsi="宋体"/>
          <w:color w:val="000000" w:themeColor="text1"/>
          <w:sz w:val="24"/>
        </w:rPr>
        <w:t>动画电影</w:t>
      </w:r>
      <w:r w:rsidRPr="000D76FA">
        <w:rPr>
          <w:rFonts w:ascii="Times New Roman" w:eastAsia="宋体" w:hAnsi="宋体"/>
          <w:color w:val="000000" w:themeColor="text1"/>
          <w:sz w:val="24"/>
        </w:rPr>
        <w:t>) that brings to life the Tang Dynasty, a fascinating period in Chinese history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story begins with Gao Shi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memories of Li Bai, and then takes us on a journey through Li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life and the ups and downs of the Tang Dynasty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movie is the longest Chinese animated film, running for 168 minutes, and has received a high rating(</w:t>
      </w:r>
      <w:r w:rsidRPr="000D76FA">
        <w:rPr>
          <w:rFonts w:ascii="Times New Roman" w:eastAsia="宋体" w:hAnsi="宋体"/>
          <w:color w:val="000000" w:themeColor="text1"/>
          <w:sz w:val="24"/>
        </w:rPr>
        <w:t>评分</w:t>
      </w:r>
      <w:r w:rsidRPr="000D76FA">
        <w:rPr>
          <w:rFonts w:ascii="Times New Roman" w:eastAsia="宋体" w:hAnsi="宋体"/>
          <w:color w:val="000000" w:themeColor="text1"/>
          <w:sz w:val="24"/>
        </w:rPr>
        <w:t>) of 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3 out of 10 on the website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Information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Card</w:t>
      </w:r>
    </w:p>
    <w:p w:rsidR="00717E26" w:rsidRPr="000D76FA" w:rsidRDefault="00717E26" w:rsidP="00717E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Title: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Chang</w:t>
      </w:r>
      <w:r w:rsidRPr="000D76FA">
        <w:rPr>
          <w:rFonts w:ascii="Times New Roman" w:eastAsia="宋体" w:hAnsi="Times New Roman"/>
          <w:i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an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</w:p>
    <w:p w:rsidR="00717E26" w:rsidRPr="000D76FA" w:rsidRDefault="00717E26" w:rsidP="00717E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Directors:Xie Junwei, Zou Jing</w:t>
      </w:r>
    </w:p>
    <w:p w:rsidR="00717E26" w:rsidRPr="000D76FA" w:rsidRDefault="00717E26" w:rsidP="00717E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Release date:July 8, 2023</w:t>
      </w:r>
    </w:p>
    <w:p w:rsidR="00717E26" w:rsidRPr="000D76FA" w:rsidRDefault="00717E26" w:rsidP="00717E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Genre:Animation/History</w:t>
      </w:r>
    </w:p>
    <w:p w:rsidR="00717E26" w:rsidRPr="000D76FA" w:rsidRDefault="00717E26" w:rsidP="00717E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Runtime:168 minutes</w:t>
      </w:r>
    </w:p>
    <w:p w:rsidR="00717E26" w:rsidRPr="000D76FA" w:rsidRDefault="00717E26" w:rsidP="00717E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Language:Chinese</w:t>
      </w:r>
    </w:p>
    <w:p w:rsidR="00717E26" w:rsidRPr="000D76FA" w:rsidRDefault="00717E26" w:rsidP="00717E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Rating:(At present, 4,190,000 people have watched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And 391,000 people gave their ratings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17E26" w:rsidRPr="000D76FA" w:rsidRDefault="00717E26" w:rsidP="00717E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63B1C8B4" wp14:editId="366D966E">
            <wp:extent cx="3466440" cy="622440"/>
            <wp:effectExtent l="0" t="0" r="0" b="0"/>
            <wp:docPr id="128" name="KE9KR31.eps" descr="id:21474895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6644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E26" w:rsidRPr="000D76FA" w:rsidRDefault="00717E26" w:rsidP="00717E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Reviews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and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comments</w:t>
      </w:r>
      <w:r w:rsidRPr="000D76FA">
        <w:rPr>
          <w:rFonts w:ascii="Times New Roman" w:eastAsia="宋体" w:hAnsi="宋体"/>
          <w:color w:val="000000" w:themeColor="text1"/>
          <w:sz w:val="24"/>
        </w:rPr>
        <w:t>:</w:t>
      </w:r>
    </w:p>
    <w:p w:rsidR="00717E26" w:rsidRPr="000D76FA" w:rsidRDefault="00717E26" w:rsidP="00717E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Cealar:</w:t>
      </w:r>
    </w:p>
    <w:p w:rsidR="00717E26" w:rsidRPr="000D76FA" w:rsidRDefault="00717E26" w:rsidP="00717E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 friendship between Gao Shi and Li Bai, who supported each other in troubled times, made me feel the warmth of the film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understood the true reasons why Chang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an is more than just the name of a capital city but a cultural symbol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 I gave it a five-star rating!</w:t>
      </w:r>
    </w:p>
    <w:p w:rsidR="00717E26" w:rsidRPr="000D76FA" w:rsidRDefault="00717E26" w:rsidP="00717E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Feng Nian:</w:t>
      </w:r>
    </w:p>
    <w:p w:rsidR="00717E26" w:rsidRPr="000D76FA" w:rsidRDefault="00717E26" w:rsidP="00717E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While watching it, my daughter recited(</w:t>
      </w:r>
      <w:r w:rsidRPr="000D76FA">
        <w:rPr>
          <w:rFonts w:ascii="Times New Roman" w:eastAsia="宋体" w:hAnsi="宋体"/>
          <w:color w:val="000000" w:themeColor="text1"/>
          <w:sz w:val="24"/>
        </w:rPr>
        <w:t>背诵</w:t>
      </w:r>
      <w:r w:rsidRPr="000D76FA">
        <w:rPr>
          <w:rFonts w:ascii="Times New Roman" w:eastAsia="宋体" w:hAnsi="宋体"/>
          <w:color w:val="000000" w:themeColor="text1"/>
          <w:sz w:val="24"/>
        </w:rPr>
        <w:t>) many poems along with the characters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without doubt a very educational film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Children may get interested in more Chinese poems after watching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To make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Chang</w:t>
      </w:r>
      <w:r w:rsidRPr="000D76FA">
        <w:rPr>
          <w:rFonts w:ascii="Times New Roman" w:eastAsia="宋体" w:hAnsi="Times New Roman"/>
          <w:i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an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an excellent film, the creators invited an Australian expert named Linda Jaivin for the dialog translation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also visited the real historical sites(</w:t>
      </w:r>
      <w:r w:rsidRPr="000D76FA">
        <w:rPr>
          <w:rFonts w:ascii="Times New Roman" w:eastAsia="宋体" w:hAnsi="宋体"/>
          <w:color w:val="000000" w:themeColor="text1"/>
          <w:sz w:val="24"/>
        </w:rPr>
        <w:t>遗址</w:t>
      </w:r>
      <w:r w:rsidRPr="000D76FA">
        <w:rPr>
          <w:rFonts w:ascii="Times New Roman" w:eastAsia="宋体" w:hAnsi="宋体"/>
          <w:color w:val="000000" w:themeColor="text1"/>
          <w:sz w:val="24"/>
        </w:rPr>
        <w:t>) to understand how the characters felt in difficult situations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However, recently, some experts said that some plots(</w:t>
      </w:r>
      <w:r w:rsidRPr="000D76FA">
        <w:rPr>
          <w:rFonts w:ascii="Times New Roman" w:eastAsia="宋体" w:hAnsi="宋体"/>
          <w:color w:val="000000" w:themeColor="text1"/>
          <w:sz w:val="24"/>
        </w:rPr>
        <w:t>情节</w:t>
      </w:r>
      <w:r w:rsidRPr="000D76FA">
        <w:rPr>
          <w:rFonts w:ascii="Times New Roman" w:eastAsia="宋体" w:hAnsi="宋体"/>
          <w:color w:val="000000" w:themeColor="text1"/>
          <w:sz w:val="24"/>
        </w:rPr>
        <w:t>) in this film deviated from(</w:t>
      </w:r>
      <w:r w:rsidRPr="000D76FA">
        <w:rPr>
          <w:rFonts w:ascii="Times New Roman" w:eastAsia="宋体" w:hAnsi="宋体"/>
          <w:color w:val="000000" w:themeColor="text1"/>
          <w:sz w:val="24"/>
        </w:rPr>
        <w:t>偏离</w:t>
      </w:r>
      <w:r w:rsidRPr="000D76FA">
        <w:rPr>
          <w:rFonts w:ascii="Times New Roman" w:eastAsia="宋体" w:hAnsi="宋体"/>
          <w:color w:val="000000" w:themeColor="text1"/>
          <w:sz w:val="24"/>
        </w:rPr>
        <w:t>) historical facts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company that made this film, said that they still hoped through this movie, more people, even from other countries, would appreciate(</w:t>
      </w:r>
      <w:r w:rsidRPr="000D76FA">
        <w:rPr>
          <w:rFonts w:ascii="Times New Roman" w:eastAsia="宋体" w:hAnsi="宋体"/>
          <w:color w:val="000000" w:themeColor="text1"/>
          <w:sz w:val="24"/>
        </w:rPr>
        <w:t>欣赏</w:t>
      </w:r>
      <w:r w:rsidRPr="000D76FA">
        <w:rPr>
          <w:rFonts w:ascii="Times New Roman" w:eastAsia="宋体" w:hAnsi="宋体"/>
          <w:color w:val="000000" w:themeColor="text1"/>
          <w:sz w:val="24"/>
        </w:rPr>
        <w:t>) wonderful Chinese poets like Li Bai and Du Fu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film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Chang</w:t>
      </w:r>
      <w:r w:rsidRPr="000D76FA">
        <w:rPr>
          <w:rFonts w:ascii="Times New Roman" w:eastAsia="宋体" w:hAnsi="Times New Roman"/>
          <w:i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an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lasts for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minutes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In the rating chart,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people gave a four-star rating to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Chang</w:t>
      </w:r>
      <w:r w:rsidRPr="000D76FA">
        <w:rPr>
          <w:rFonts w:ascii="Times New Roman" w:eastAsia="宋体" w:hAnsi="Times New Roman"/>
          <w:i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an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on the website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Chang</w:t>
      </w:r>
      <w:r w:rsidRPr="000D76FA">
        <w:rPr>
          <w:rFonts w:ascii="Times New Roman" w:eastAsia="宋体" w:hAnsi="Times New Roman"/>
          <w:i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an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helps Cealar understand the true reasons why Chang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an is more than just the name of a capital city but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According to the material, the creators invited an Australian expert for the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to make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Chang</w:t>
      </w:r>
      <w:r w:rsidRPr="000D76FA">
        <w:rPr>
          <w:rFonts w:ascii="Times New Roman" w:eastAsia="宋体" w:hAnsi="Times New Roman"/>
          <w:i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an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an excellent film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What rating do you want to give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Chang</w:t>
      </w:r>
      <w:r w:rsidRPr="000D76FA">
        <w:rPr>
          <w:rFonts w:ascii="Times New Roman" w:eastAsia="宋体" w:hAnsi="Times New Roman"/>
          <w:i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an</w:t>
      </w:r>
      <w:r w:rsidRPr="000D76FA">
        <w:rPr>
          <w:rFonts w:ascii="Times New Roman" w:eastAsia="宋体" w:hAnsi="宋体"/>
          <w:color w:val="000000" w:themeColor="text1"/>
          <w:sz w:val="24"/>
        </w:rPr>
        <w:t>?Why?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　　　　　　　　　　　　　　　　　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第四部分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语言运用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共两节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25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根据中文意思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补全英语译文。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宋体" w:hAnsi="宋体"/>
          <w:color w:val="000000" w:themeColor="text1"/>
          <w:sz w:val="24"/>
        </w:rPr>
        <w:t>每空限填一词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缩写算一词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我更喜欢创作小说的作家。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I prefer writers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novels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只要你坚持你的学习计划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你就会取得进步。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ll make progress as long as you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your study plan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我喜欢动作电影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因为我可以不用大脑进行思考。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I enjoy action movies because I can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my brain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一个人的价值并不取决于他赚了多少钱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而在于他为别人做了多少事。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One person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value doesn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how much money he has made, but how many things he has done for others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战争一爆发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他的母亲就鼓励他去参军。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His mother encouraged him to join the army as soon as the war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在各题空白处填入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宋体"/>
          <w:color w:val="000000" w:themeColor="text1"/>
          <w:sz w:val="24"/>
        </w:rPr>
        <w:t>个适当的单词或括号内单词的正确形式。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 character, Hua Mulan, introduces Chinese culture to the world in Disney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1998 cartoon movie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its new live-action(</w:t>
      </w:r>
      <w:r w:rsidRPr="000D76FA">
        <w:rPr>
          <w:rFonts w:ascii="Times New Roman" w:eastAsia="宋体" w:hAnsi="宋体"/>
          <w:color w:val="000000" w:themeColor="text1"/>
          <w:sz w:val="24"/>
        </w:rPr>
        <w:t>真人拍摄的</w:t>
      </w:r>
      <w:r w:rsidRPr="000D76FA">
        <w:rPr>
          <w:rFonts w:ascii="Times New Roman" w:eastAsia="宋体" w:hAnsi="宋体"/>
          <w:color w:val="000000" w:themeColor="text1"/>
          <w:sz w:val="24"/>
        </w:rPr>
        <w:t>) movie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becomes a world star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In the movie, Mulan dresses herself like a boy and takes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(she) father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place to fight in the war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wins the respect of the whole nation and turns into a great soldier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According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Alex Xin, an art researcher at Peking University, Mulan in the western world has changed over the past twenty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(year), from a heroine in westerners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eyes to an authentic(</w:t>
      </w:r>
      <w:r w:rsidRPr="000D76FA">
        <w:rPr>
          <w:rFonts w:ascii="Times New Roman" w:eastAsia="宋体" w:hAnsi="宋体"/>
          <w:color w:val="000000" w:themeColor="text1"/>
          <w:sz w:val="24"/>
        </w:rPr>
        <w:t>地道的</w:t>
      </w:r>
      <w:r w:rsidRPr="000D76FA">
        <w:rPr>
          <w:rFonts w:ascii="Times New Roman" w:eastAsia="宋体" w:hAnsi="宋体"/>
          <w:color w:val="000000" w:themeColor="text1"/>
          <w:sz w:val="24"/>
        </w:rPr>
        <w:t>) Chinese girl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When you check the 1998 cartoon, Mulan was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2530C929" wp14:editId="5BA20382">
            <wp:extent cx="806040" cy="144720"/>
            <wp:effectExtent l="0" t="0" r="0" b="0"/>
            <wp:docPr id="1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06040" cy="14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6FA">
        <w:rPr>
          <w:rFonts w:ascii="Times New Roman" w:eastAsia="宋体" w:hAnsi="宋体"/>
          <w:color w:val="000000" w:themeColor="text1"/>
          <w:sz w:val="24"/>
        </w:rPr>
        <w:t>(praise) as a fighter for women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rights, but it missed the point, as the original(</w:t>
      </w:r>
      <w:r w:rsidRPr="000D76FA">
        <w:rPr>
          <w:rFonts w:ascii="Times New Roman" w:eastAsia="宋体" w:hAnsi="宋体"/>
          <w:color w:val="000000" w:themeColor="text1"/>
          <w:sz w:val="24"/>
        </w:rPr>
        <w:t>最初的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) story was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716D755B" wp14:editId="0F3C09D1">
            <wp:extent cx="806040" cy="144720"/>
            <wp:effectExtent l="0" t="0" r="0" b="0"/>
            <wp:docPr id="13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06040" cy="14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6FA">
        <w:rPr>
          <w:rFonts w:ascii="Times New Roman" w:eastAsia="宋体" w:hAnsi="宋体"/>
          <w:color w:val="000000" w:themeColor="text1"/>
          <w:sz w:val="24"/>
        </w:rPr>
        <w:t>(main) about traditional family value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m glad that the new film has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(reflect) this important point, showing that after twenty years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Westerners now have a better understanding of Chinese culture,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Alex Xin said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As one of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oldest countries in the world, China has a long history and wonderful culture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Chinese culture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(be) deep and difficult for foreigners to understand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But by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(introduce) traditional Chinese culture in popular styles such as films, it is much easier for foreigners to understand China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第五部分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写作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25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音乐就像一个魔术师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能带我们去往不同的时空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体验各种各样的情感。音乐就像一位忠实的朋友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始终陪伴在我们身边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与我们分享快乐与悲伤。请你以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Music Makes Me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为题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写一篇</w:t>
      </w:r>
      <w:r w:rsidRPr="000D76FA">
        <w:rPr>
          <w:rFonts w:ascii="Times New Roman" w:eastAsia="宋体" w:hAnsi="宋体"/>
          <w:color w:val="000000" w:themeColor="text1"/>
          <w:sz w:val="24"/>
        </w:rPr>
        <w:t>80</w:t>
      </w:r>
      <w:r w:rsidRPr="000D76FA">
        <w:rPr>
          <w:rFonts w:ascii="Times New Roman" w:eastAsia="宋体" w:hAnsi="宋体"/>
          <w:color w:val="000000" w:themeColor="text1"/>
          <w:sz w:val="24"/>
        </w:rPr>
        <w:t>词左右的英语短文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谈谈你对音乐的感受。 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要求</w:t>
      </w:r>
      <w:r w:rsidRPr="000D76FA">
        <w:rPr>
          <w:rFonts w:ascii="Times New Roman" w:eastAsia="宋体" w:hAnsi="宋体"/>
          <w:color w:val="000000" w:themeColor="text1"/>
          <w:sz w:val="24"/>
        </w:rPr>
        <w:t>: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将题目补充完整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不得出现真实校名和姓名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内容完整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语意连贯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层次清晰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书写规范。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Music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Makes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Me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</w:t>
      </w:r>
      <w:r w:rsidRPr="000D76FA">
        <w:rPr>
          <w:rFonts w:ascii="Times New Roman" w:eastAsia="宋体" w:hAnsi="Times New Roman"/>
          <w:b/>
          <w:color w:val="000000" w:themeColor="text1"/>
          <w:sz w:val="24"/>
          <w:u w:val="single" w:color="000000"/>
        </w:rPr>
        <w:t> </w:t>
      </w:r>
    </w:p>
    <w:p w:rsidR="00723CDB" w:rsidRPr="00513DA5" w:rsidRDefault="00723CDB" w:rsidP="00723CD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723CDB" w:rsidRPr="00513DA5" w:rsidRDefault="00723CDB" w:rsidP="00723CD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723CDB" w:rsidRPr="00513DA5" w:rsidRDefault="00723CDB" w:rsidP="00723CD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723CDB" w:rsidRPr="00513DA5" w:rsidRDefault="00723CDB" w:rsidP="00723CD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723CDB" w:rsidRPr="00513DA5" w:rsidRDefault="00723CDB" w:rsidP="00723CD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723CDB" w:rsidRPr="00513DA5" w:rsidRDefault="00723CDB" w:rsidP="00723CD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723CDB" w:rsidRPr="00513DA5" w:rsidRDefault="00723CDB" w:rsidP="00723CD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723CDB" w:rsidRPr="00513DA5" w:rsidRDefault="00723CDB" w:rsidP="00723CD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717E26" w:rsidRPr="000D76FA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bookmarkStart w:id="0" w:name="_GoBack"/>
      <w:bookmarkEnd w:id="0"/>
    </w:p>
    <w:p w:rsidR="00717E26" w:rsidRDefault="00717E26">
      <w:r>
        <w:br w:type="page"/>
      </w:r>
    </w:p>
    <w:p w:rsidR="00717E26" w:rsidRPr="00085A3E" w:rsidRDefault="00717E26" w:rsidP="00717E26">
      <w:pPr>
        <w:spacing w:line="360" w:lineRule="auto"/>
        <w:jc w:val="center"/>
      </w:pPr>
      <w:r w:rsidRPr="00085A3E">
        <w:rPr>
          <w:rFonts w:ascii="Times New Roman" w:eastAsia="宋体" w:hAnsi="宋体"/>
          <w:color w:val="000000" w:themeColor="text1"/>
          <w:sz w:val="24"/>
        </w:rPr>
        <w:t>参考答案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Arial" w:eastAsia="黑体" w:hAnsi="黑体"/>
          <w:color w:val="000000" w:themeColor="text1"/>
          <w:sz w:val="24"/>
          <w:szCs w:val="24"/>
        </w:rPr>
        <w:t>附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255196">
        <w:rPr>
          <w:rFonts w:ascii="Arial" w:eastAsia="黑体" w:hAnsi="黑体"/>
          <w:color w:val="000000" w:themeColor="text1"/>
          <w:sz w:val="24"/>
          <w:szCs w:val="24"/>
        </w:rPr>
        <w:t>听力原文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第一节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选择相应的图片。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读一遍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M:Can you play the </w:t>
      </w:r>
      <w:r w:rsidRPr="00255196">
        <w:rPr>
          <w:rFonts w:ascii="Times New Roman" w:eastAsia="宋体" w:hAnsi="宋体"/>
          <w:i/>
          <w:color w:val="000000" w:themeColor="text1"/>
          <w:sz w:val="24"/>
          <w:szCs w:val="24"/>
        </w:rPr>
        <w:t>erhu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, Linda?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W:Sorry, I can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But I can play the violin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M:Which do you prefer, P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class or art class?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W:I prefer singing, so music is my favorite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W:What are you doing, Frank?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listening to music that I can sing along with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W:What are you most interested in?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M:Swimming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M:What kind of films do you like best, Amy?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like romantic films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are full of beautiful stories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M:Hi, Anna, which musical instrument do you like?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W:The drums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第二节　听句子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选择最佳应答。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读一遍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Which do you like better, singing or dancing?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I like the comedy </w:t>
      </w:r>
      <w:r w:rsidRPr="00255196">
        <w:rPr>
          <w:rFonts w:ascii="Times New Roman" w:eastAsia="宋体" w:hAnsi="宋体"/>
          <w:i/>
          <w:color w:val="000000" w:themeColor="text1"/>
          <w:sz w:val="24"/>
          <w:szCs w:val="24"/>
        </w:rPr>
        <w:t>Men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  <w:r w:rsidRPr="00255196">
        <w:rPr>
          <w:rFonts w:ascii="Times New Roman" w:eastAsia="宋体" w:hAnsi="宋体"/>
          <w:i/>
          <w:color w:val="000000" w:themeColor="text1"/>
          <w:sz w:val="24"/>
          <w:szCs w:val="24"/>
        </w:rPr>
        <w:t>in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  <w:r w:rsidRPr="00255196">
        <w:rPr>
          <w:rFonts w:ascii="Times New Roman" w:eastAsia="宋体" w:hAnsi="宋体"/>
          <w:i/>
          <w:color w:val="000000" w:themeColor="text1"/>
          <w:sz w:val="24"/>
          <w:szCs w:val="24"/>
        </w:rPr>
        <w:t>Black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best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about you, Tom?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kind of music does your brother like?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Why do you like pop music?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does your mother do?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 often do you sing?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第三节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选择最佳选项完成句子。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读两遍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W:What do you think of the song </w:t>
      </w:r>
      <w:r w:rsidRPr="00255196">
        <w:rPr>
          <w:rFonts w:ascii="Times New Roman" w:eastAsia="宋体" w:hAnsi="宋体"/>
          <w:i/>
          <w:color w:val="000000" w:themeColor="text1"/>
          <w:sz w:val="24"/>
          <w:szCs w:val="24"/>
        </w:rPr>
        <w:t>My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  <w:r w:rsidRPr="00255196">
        <w:rPr>
          <w:rFonts w:ascii="Times New Roman" w:eastAsia="宋体" w:hAnsi="宋体"/>
          <w:i/>
          <w:color w:val="000000" w:themeColor="text1"/>
          <w:sz w:val="24"/>
          <w:szCs w:val="24"/>
        </w:rPr>
        <w:t>Heart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  <w:r w:rsidRPr="00255196">
        <w:rPr>
          <w:rFonts w:ascii="Times New Roman" w:eastAsia="宋体" w:hAnsi="宋体"/>
          <w:i/>
          <w:color w:val="000000" w:themeColor="text1"/>
          <w:sz w:val="24"/>
          <w:szCs w:val="24"/>
        </w:rPr>
        <w:t>Will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  <w:r w:rsidRPr="00255196">
        <w:rPr>
          <w:rFonts w:ascii="Times New Roman" w:eastAsia="宋体" w:hAnsi="宋体"/>
          <w:i/>
          <w:color w:val="000000" w:themeColor="text1"/>
          <w:sz w:val="24"/>
          <w:szCs w:val="24"/>
        </w:rPr>
        <w:t>Go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  <w:r w:rsidRPr="00255196">
        <w:rPr>
          <w:rFonts w:ascii="Times New Roman" w:eastAsia="宋体" w:hAnsi="宋体"/>
          <w:i/>
          <w:color w:val="000000" w:themeColor="text1"/>
          <w:sz w:val="24"/>
          <w:szCs w:val="24"/>
        </w:rPr>
        <w:t>On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, Alex?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M:Well, 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too soft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prefer music that I can dance to, like rock music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W:Do you like music, Peter?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M:Yeah, I prefer music that has great lyrics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M:Have you ever seen the movie, Tina?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W:Yes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 was such an exciting movie that I have seen it three times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W:Do you like rock music, Mike?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M:No, I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too noisy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prefer light music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W:How much is the ticket for the film?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ten yuan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But there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a special price for us students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half the price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M:Nancy, which shopping way is better, shopping online or going to the supermarket?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W:Well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Mike, as for me, I prefer to shop online, because it can save some time for me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第四节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根据对话内容及问题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选择最佳选项。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读两遍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19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20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M:What do you like to do when you are free?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usually listen to music that sounds soft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M:Good idea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 often do you listen?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W:Four times a week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But my sister likes music that sounds loud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21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22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W:John, what kind of movie do you like best?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M:Cartoons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always have a happy ending and cheer me up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about you, Kate?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W:I like dramas like </w:t>
      </w:r>
      <w:r w:rsidRPr="00255196">
        <w:rPr>
          <w:rFonts w:ascii="Times New Roman" w:eastAsia="宋体" w:hAnsi="宋体"/>
          <w:i/>
          <w:color w:val="000000" w:themeColor="text1"/>
          <w:sz w:val="24"/>
          <w:szCs w:val="24"/>
        </w:rPr>
        <w:t>Titanic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 story is sad but beautiful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like the music in it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But the story makes me sad because of its ending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W:Maybe you are right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23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24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W:Jim, can you go to the movies with me this evening?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M:Sounds like a great idea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So, what kind of movie would you like to see?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W:How about comedies?It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funny and has a happy ending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think 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a little boring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 about action movies?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OK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So, see you at the cinema at half past six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M:No problem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See you!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第五节　听短文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完成表中所缺信息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每空仅填一词。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读三遍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W:Different kinds of music can help people in different ways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If you are in sadness, you can try country music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ll bring you in peace soon and you are easy to forget your pain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When you feel bored, you should listen to pop music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 usually makes you excited easily in a short time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If you are upset, you can try folk music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 usually makes you peaceful very soon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When you feel unlucky, you should listen to classic music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 can help you forget all of your worries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Arial" w:eastAsia="黑体" w:hAnsi="黑体"/>
          <w:color w:val="000000" w:themeColor="text1"/>
          <w:sz w:val="24"/>
          <w:szCs w:val="24"/>
        </w:rPr>
        <w:t>答案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music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sadness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pain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excited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folk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unlucky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168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156, 400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 cultural symbol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dialog translation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Five stars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Because the film shows a fascinating period in Chinese history and the friendship between two great poets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言之有理即可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that/who write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stick to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shut off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depend on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broke out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and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her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to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years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praised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mainly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reflected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introducing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写作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One possible version: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Music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Makes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Me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Happy 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like music very much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 gives me energy when 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tired and it makes me happy when 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sad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Music is very important in our life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If there is no music, our life won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be so interesting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Different people like different kinds of music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like music that I can dance to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can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stand music that is quiet and slow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 makes me sleepy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17E26" w:rsidRPr="00255196" w:rsidRDefault="00717E26" w:rsidP="00717E2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Music is the most beautiful language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Enjoy the music you like, and enjoy yourself!</w:t>
      </w:r>
    </w:p>
    <w:p w:rsidR="00647169" w:rsidRPr="00717E26" w:rsidRDefault="00647169" w:rsidP="00B50CDA"/>
    <w:sectPr w:rsidR="00647169" w:rsidRPr="00717E26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CDB" w:rsidRDefault="00723CDB" w:rsidP="00723CDB">
      <w:r>
        <w:separator/>
      </w:r>
    </w:p>
  </w:endnote>
  <w:endnote w:type="continuationSeparator" w:id="0">
    <w:p w:rsidR="00723CDB" w:rsidRDefault="00723CDB" w:rsidP="00723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CDB" w:rsidRDefault="00723CDB" w:rsidP="00723CDB">
      <w:r>
        <w:separator/>
      </w:r>
    </w:p>
  </w:footnote>
  <w:footnote w:type="continuationSeparator" w:id="0">
    <w:p w:rsidR="00723CDB" w:rsidRDefault="00723CDB" w:rsidP="00723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E26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17E26"/>
    <w:rsid w:val="00723CDB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0CDA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881603-63EB-4235-96B0-F28649F2F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26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table" w:styleId="a4">
    <w:name w:val="Table Grid"/>
    <w:basedOn w:val="a1"/>
    <w:uiPriority w:val="59"/>
    <w:rsid w:val="00717E26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717E26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717E26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6">
    <w:name w:val="footer"/>
    <w:basedOn w:val="a"/>
    <w:link w:val="Char0"/>
    <w:uiPriority w:val="99"/>
    <w:unhideWhenUsed/>
    <w:rsid w:val="00717E26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717E26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7">
    <w:name w:val="List Paragraph"/>
    <w:basedOn w:val="a"/>
    <w:uiPriority w:val="34"/>
    <w:qFormat/>
    <w:rsid w:val="00717E26"/>
    <w:pPr>
      <w:ind w:left="720"/>
      <w:contextualSpacing/>
    </w:pPr>
  </w:style>
  <w:style w:type="paragraph" w:styleId="a8">
    <w:name w:val="Balloon Text"/>
    <w:basedOn w:val="a"/>
    <w:link w:val="Char1"/>
    <w:uiPriority w:val="99"/>
    <w:semiHidden/>
    <w:unhideWhenUsed/>
    <w:rsid w:val="00717E26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8"/>
    <w:uiPriority w:val="99"/>
    <w:semiHidden/>
    <w:rsid w:val="00717E26"/>
    <w:rPr>
      <w:rFonts w:ascii="Tahoma" w:eastAsia="方正书宋_GBK" w:hAnsi="Tahoma" w:cs="Tahoma"/>
      <w:color w:val="000000"/>
      <w:sz w:val="16"/>
      <w:szCs w:val="16"/>
    </w:rPr>
  </w:style>
  <w:style w:type="paragraph" w:styleId="a9">
    <w:name w:val="Quote"/>
    <w:basedOn w:val="a"/>
    <w:next w:val="a"/>
    <w:link w:val="Char2"/>
    <w:uiPriority w:val="29"/>
    <w:qFormat/>
    <w:rsid w:val="00717E26"/>
    <w:rPr>
      <w:i/>
      <w:iCs/>
      <w:color w:val="000000" w:themeColor="text1"/>
    </w:rPr>
  </w:style>
  <w:style w:type="character" w:customStyle="1" w:styleId="Char2">
    <w:name w:val="引用 Char"/>
    <w:basedOn w:val="a0"/>
    <w:link w:val="a9"/>
    <w:uiPriority w:val="29"/>
    <w:rsid w:val="00717E26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717E26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17E26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717E26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3">
    <w:name w:val="脚注文本 Char"/>
    <w:basedOn w:val="a0"/>
    <w:link w:val="aa"/>
    <w:uiPriority w:val="99"/>
    <w:semiHidden/>
    <w:rsid w:val="00717E26"/>
    <w:rPr>
      <w:sz w:val="18"/>
      <w:szCs w:val="18"/>
    </w:rPr>
  </w:style>
  <w:style w:type="paragraph" w:styleId="aa">
    <w:name w:val="footnote text"/>
    <w:basedOn w:val="a"/>
    <w:link w:val="Char3"/>
    <w:uiPriority w:val="99"/>
    <w:semiHidden/>
    <w:unhideWhenUsed/>
    <w:rsid w:val="00717E26"/>
    <w:pPr>
      <w:snapToGrid w:val="0"/>
    </w:pPr>
    <w:rPr>
      <w:rFonts w:ascii="Times New Roman" w:eastAsia="宋体" w:hAnsi="Times New Roman" w:cs="Times New Roman"/>
      <w:color w:val="auto"/>
      <w:sz w:val="18"/>
      <w:szCs w:val="18"/>
    </w:rPr>
  </w:style>
  <w:style w:type="character" w:customStyle="1" w:styleId="Char10">
    <w:name w:val="脚注文本 Char1"/>
    <w:basedOn w:val="a0"/>
    <w:semiHidden/>
    <w:rsid w:val="00717E26"/>
    <w:rPr>
      <w:rFonts w:ascii="NEU-BZ-S92" w:eastAsia="方正书宋_GBK" w:hAnsi="NEU-BZ-S92" w:cstheme="minorBidi"/>
      <w:color w:val="000000"/>
      <w:sz w:val="18"/>
      <w:szCs w:val="18"/>
    </w:rPr>
  </w:style>
  <w:style w:type="character" w:styleId="ab">
    <w:name w:val="footnote reference"/>
    <w:basedOn w:val="a0"/>
    <w:uiPriority w:val="99"/>
    <w:semiHidden/>
    <w:unhideWhenUsed/>
    <w:rsid w:val="00717E26"/>
    <w:rPr>
      <w:vertAlign w:val="superscript"/>
    </w:rPr>
  </w:style>
  <w:style w:type="paragraph" w:customStyle="1" w:styleId="ac">
    <w:name w:val="一级章节"/>
    <w:basedOn w:val="a"/>
    <w:qFormat/>
    <w:rsid w:val="00717E26"/>
    <w:pPr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0</TotalTime>
  <Pages>15</Pages>
  <Words>4314</Words>
  <Characters>17313</Characters>
  <Application>Microsoft Office Word</Application>
  <DocSecurity>0</DocSecurity>
  <Lines>144</Lines>
  <Paragraphs>43</Paragraphs>
  <ScaleCrop>false</ScaleCrop>
  <Company>微软中国</Company>
  <LinksUpToDate>false</LinksUpToDate>
  <CharactersWithSpaces>21584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2025-09-10T07:52:00Z</dcterms:created>
  <dcterms:modified xsi:type="dcterms:W3CDTF">2025-09-10T07:56:00Z</dcterms:modified>
</cp:coreProperties>
</file>